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9CE40" w14:textId="77777777" w:rsidR="00AD1D76" w:rsidRDefault="00AD1D76" w:rsidP="00AD1D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SHIRREVE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2BAA30D6" w14:textId="77777777" w:rsidR="00AD1D76" w:rsidRDefault="00AD1D76" w:rsidP="00AD1D7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St.Michael’s</w:t>
      </w:r>
      <w:proofErr w:type="spellEnd"/>
      <w:proofErr w:type="gram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Irstead</w:t>
      </w:r>
      <w:proofErr w:type="spellEnd"/>
      <w:r>
        <w:rPr>
          <w:rFonts w:cs="Times New Roman"/>
          <w:szCs w:val="24"/>
        </w:rPr>
        <w:t>, Norfolk.</w:t>
      </w:r>
    </w:p>
    <w:p w14:paraId="3B205570" w14:textId="77777777" w:rsidR="00AD1D76" w:rsidRDefault="00AD1D76" w:rsidP="00AD1D76">
      <w:pPr>
        <w:pStyle w:val="NoSpacing"/>
        <w:jc w:val="both"/>
        <w:rPr>
          <w:rFonts w:cs="Times New Roman"/>
          <w:szCs w:val="24"/>
        </w:rPr>
      </w:pPr>
    </w:p>
    <w:p w14:paraId="627A7F67" w14:textId="77777777" w:rsidR="00AD1D76" w:rsidRDefault="00AD1D76" w:rsidP="00AD1D76">
      <w:pPr>
        <w:pStyle w:val="NoSpacing"/>
        <w:jc w:val="both"/>
        <w:rPr>
          <w:rFonts w:cs="Times New Roman"/>
          <w:szCs w:val="24"/>
        </w:rPr>
      </w:pPr>
    </w:p>
    <w:p w14:paraId="10768AD5" w14:textId="77777777" w:rsidR="00AD1D76" w:rsidRDefault="00AD1D76" w:rsidP="00AD1D7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>He became Vicar.</w:t>
      </w:r>
    </w:p>
    <w:p w14:paraId="2EB8BCE3" w14:textId="77777777" w:rsidR="00AD1D76" w:rsidRDefault="00AD1D76" w:rsidP="00AD1D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00330A17" w14:textId="77777777" w:rsidR="00AD1D76" w:rsidRDefault="00AD1D76" w:rsidP="00AD1D76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46-9,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4116BB9E" w14:textId="77777777" w:rsidR="00AD1D76" w:rsidRDefault="00AD1D76" w:rsidP="00AD1D76">
      <w:pPr>
        <w:pStyle w:val="NoSpacing"/>
        <w:rPr>
          <w:rFonts w:cs="Times New Roman"/>
          <w:szCs w:val="24"/>
        </w:rPr>
      </w:pPr>
    </w:p>
    <w:p w14:paraId="20287D22" w14:textId="77777777" w:rsidR="00AD1D76" w:rsidRDefault="00AD1D76" w:rsidP="00AD1D76">
      <w:pPr>
        <w:pStyle w:val="NoSpacing"/>
        <w:rPr>
          <w:rFonts w:cs="Times New Roman"/>
          <w:szCs w:val="24"/>
        </w:rPr>
      </w:pPr>
    </w:p>
    <w:p w14:paraId="4C555652" w14:textId="77777777" w:rsidR="00AD1D76" w:rsidRDefault="00AD1D76" w:rsidP="00AD1D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January 2024</w:t>
      </w:r>
    </w:p>
    <w:p w14:paraId="5C0678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55D6E" w14:textId="77777777" w:rsidR="00AD1D76" w:rsidRDefault="00AD1D76" w:rsidP="009139A6">
      <w:r>
        <w:separator/>
      </w:r>
    </w:p>
  </w:endnote>
  <w:endnote w:type="continuationSeparator" w:id="0">
    <w:p w14:paraId="475E11F7" w14:textId="77777777" w:rsidR="00AD1D76" w:rsidRDefault="00AD1D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4A0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EE1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DB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EC5B1" w14:textId="77777777" w:rsidR="00AD1D76" w:rsidRDefault="00AD1D76" w:rsidP="009139A6">
      <w:r>
        <w:separator/>
      </w:r>
    </w:p>
  </w:footnote>
  <w:footnote w:type="continuationSeparator" w:id="0">
    <w:p w14:paraId="5FB0106C" w14:textId="77777777" w:rsidR="00AD1D76" w:rsidRDefault="00AD1D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D28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6C3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421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D76"/>
    <w:rsid w:val="000666E0"/>
    <w:rsid w:val="002510B7"/>
    <w:rsid w:val="005C130B"/>
    <w:rsid w:val="00826F5C"/>
    <w:rsid w:val="009139A6"/>
    <w:rsid w:val="009448BB"/>
    <w:rsid w:val="00947624"/>
    <w:rsid w:val="00A3176C"/>
    <w:rsid w:val="00AD1D76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74D3A"/>
  <w15:chartTrackingRefBased/>
  <w15:docId w15:val="{2C298E3F-6098-46E0-9BBC-5891E64D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2024-01-28T19:47:00Z</dcterms:created>
  <dcterms:modified xsi:type="dcterms:W3CDTF">2024-01-28T19:48:00Z</dcterms:modified>
</cp:coreProperties>
</file>